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15B10" w14:textId="77777777" w:rsidR="00EB0043" w:rsidRPr="00690BA6" w:rsidRDefault="00EB0043" w:rsidP="00EB00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KENDLEY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11F2151" w14:textId="77777777" w:rsidR="00EB0043" w:rsidRDefault="00EB0043" w:rsidP="00EB00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24E1C96" w14:textId="77777777" w:rsidR="00EB0043" w:rsidRDefault="00EB0043" w:rsidP="00EB00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AB5926" w14:textId="77777777" w:rsidR="00EB0043" w:rsidRDefault="00EB0043" w:rsidP="00EB00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87B232" w14:textId="77777777" w:rsidR="00EB0043" w:rsidRDefault="00EB0043" w:rsidP="00EB00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29CBD2CA" w14:textId="77777777" w:rsidR="00EB0043" w:rsidRDefault="00EB0043" w:rsidP="00EB004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B62678A" w14:textId="77777777" w:rsidR="00EB0043" w:rsidRDefault="00EB0043" w:rsidP="00EB004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92AD44A" w14:textId="77777777" w:rsidR="00EB0043" w:rsidRDefault="00EB0043" w:rsidP="00EB00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B1EF116" w14:textId="77777777" w:rsidR="00EB0043" w:rsidRDefault="00EB0043" w:rsidP="00EB00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D13C530" w14:textId="77777777" w:rsidR="00EB0043" w:rsidRDefault="00EB0043" w:rsidP="00EB00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09D503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188BF7" w14:textId="77777777" w:rsidR="00EB0043" w:rsidRDefault="00EB0043" w:rsidP="009139A6">
      <w:r>
        <w:separator/>
      </w:r>
    </w:p>
  </w:endnote>
  <w:endnote w:type="continuationSeparator" w:id="0">
    <w:p w14:paraId="77618BA0" w14:textId="77777777" w:rsidR="00EB0043" w:rsidRDefault="00EB00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AF4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8FA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249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3FFFD" w14:textId="77777777" w:rsidR="00EB0043" w:rsidRDefault="00EB0043" w:rsidP="009139A6">
      <w:r>
        <w:separator/>
      </w:r>
    </w:p>
  </w:footnote>
  <w:footnote w:type="continuationSeparator" w:id="0">
    <w:p w14:paraId="3184B1E5" w14:textId="77777777" w:rsidR="00EB0043" w:rsidRDefault="00EB00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CDA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AFC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6CF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43"/>
    <w:rsid w:val="000666E0"/>
    <w:rsid w:val="002510B7"/>
    <w:rsid w:val="005C130B"/>
    <w:rsid w:val="00826F5C"/>
    <w:rsid w:val="009139A6"/>
    <w:rsid w:val="009448BB"/>
    <w:rsid w:val="00A3176C"/>
    <w:rsid w:val="00BA00AB"/>
    <w:rsid w:val="00EB004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5F8B5"/>
  <w15:chartTrackingRefBased/>
  <w15:docId w15:val="{F238C759-E5B2-4454-9F5C-861399B6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2021-04-07T19:45:00Z</dcterms:created>
  <dcterms:modified xsi:type="dcterms:W3CDTF">2021-04-07T19:45:00Z</dcterms:modified>
</cp:coreProperties>
</file>